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NÖ (BDA - Landeskonservatorat für Niederösterreich)</vt:lpwstr>
  </property>
  <property name="FSC#COOELAK@1.1001:Priority" pid="68" fmtid="{D5CDD505-2E9C-101B-9397-08002B2CF9AE}">
    <vt:lpwstr> ()</vt:lpwstr>
  </property>
  <property name="FSC#COOELAK@1.1001:ObjBarCode" pid="69" fmtid="{D5CDD505-2E9C-101B-9397-08002B2CF9AE}">
    <vt:lpwstr>*COO.3000.114.6.1262867*</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COO.3000.114.6.1262867</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